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1B8C" w14:textId="5C1F72B2" w:rsidR="006B2F86" w:rsidRDefault="00656B8D" w:rsidP="00E71FC3">
      <w:pPr>
        <w:pStyle w:val="NoSpacing"/>
      </w:pPr>
      <w:r>
        <w:rPr>
          <w:u w:val="single"/>
        </w:rPr>
        <w:t>William CHILLINDEN</w:t>
      </w:r>
      <w:r>
        <w:t xml:space="preserve">  </w:t>
      </w:r>
      <w:proofErr w:type="gramStart"/>
      <w:r>
        <w:t xml:space="preserve">   (</w:t>
      </w:r>
      <w:proofErr w:type="gramEnd"/>
      <w:r>
        <w:t>fl.1468)</w:t>
      </w:r>
    </w:p>
    <w:p w14:paraId="3D7FF18D" w14:textId="706294B9" w:rsidR="00656B8D" w:rsidRDefault="00656B8D" w:rsidP="00E71FC3">
      <w:pPr>
        <w:pStyle w:val="NoSpacing"/>
      </w:pPr>
    </w:p>
    <w:p w14:paraId="10F069A2" w14:textId="72111908" w:rsidR="00656B8D" w:rsidRDefault="00656B8D" w:rsidP="00E71FC3">
      <w:pPr>
        <w:pStyle w:val="NoSpacing"/>
      </w:pPr>
    </w:p>
    <w:p w14:paraId="14FA360E" w14:textId="02B09295" w:rsidR="00656B8D" w:rsidRDefault="00656B8D" w:rsidP="00E71FC3">
      <w:pPr>
        <w:pStyle w:val="NoSpacing"/>
      </w:pPr>
      <w:r>
        <w:t xml:space="preserve">Son of Thomas </w:t>
      </w:r>
      <w:proofErr w:type="spellStart"/>
      <w:r>
        <w:t>Chillinden</w:t>
      </w:r>
      <w:proofErr w:type="spellEnd"/>
      <w:r>
        <w:t xml:space="preserve"> of </w:t>
      </w:r>
      <w:proofErr w:type="spellStart"/>
      <w:r>
        <w:t>Alkham</w:t>
      </w:r>
      <w:proofErr w:type="spellEnd"/>
      <w:r>
        <w:t>, Kent(q.v.), and his wife, Helena(q.v.).</w:t>
      </w:r>
    </w:p>
    <w:p w14:paraId="3009168D" w14:textId="0125960C" w:rsidR="00656B8D" w:rsidRDefault="00656B8D" w:rsidP="00656B8D">
      <w:pPr>
        <w:pStyle w:val="NoSpacing"/>
      </w:pPr>
      <w:r>
        <w:t xml:space="preserve"> </w:t>
      </w:r>
      <w:r>
        <w:t>(</w:t>
      </w:r>
      <w:hyperlink r:id="rId6" w:history="1">
        <w:r w:rsidRPr="00E65435">
          <w:rPr>
            <w:rStyle w:val="Hyperlink"/>
          </w:rPr>
          <w:t>http://www.kentarchaeology.org.uk/18/11/07.htm</w:t>
        </w:r>
      </w:hyperlink>
      <w:r>
        <w:t>)</w:t>
      </w:r>
    </w:p>
    <w:p w14:paraId="19F9EC14" w14:textId="23E28B11" w:rsidR="00656B8D" w:rsidRDefault="00656B8D" w:rsidP="00656B8D">
      <w:pPr>
        <w:pStyle w:val="NoSpacing"/>
      </w:pPr>
    </w:p>
    <w:p w14:paraId="44FDDB50" w14:textId="59D35CDF" w:rsidR="00656B8D" w:rsidRDefault="00656B8D" w:rsidP="00656B8D">
      <w:pPr>
        <w:pStyle w:val="NoSpacing"/>
      </w:pPr>
    </w:p>
    <w:p w14:paraId="1C9EC037" w14:textId="3F0CF461" w:rsidR="00656B8D" w:rsidRDefault="00656B8D" w:rsidP="00656B8D">
      <w:pPr>
        <w:pStyle w:val="NoSpacing"/>
      </w:pPr>
      <w:r>
        <w:t xml:space="preserve">  8 May1468</w:t>
      </w:r>
      <w:r>
        <w:tab/>
        <w:t>His father bequeathed him his remaining lands after the sale of two acres</w:t>
      </w:r>
    </w:p>
    <w:p w14:paraId="6F080A85" w14:textId="33BB9FA3" w:rsidR="00656B8D" w:rsidRDefault="00656B8D" w:rsidP="00656B8D">
      <w:pPr>
        <w:pStyle w:val="NoSpacing"/>
      </w:pPr>
      <w:r>
        <w:tab/>
      </w:r>
      <w:r>
        <w:tab/>
        <w:t>of land to satisfy debts.   (ibid.)</w:t>
      </w:r>
    </w:p>
    <w:p w14:paraId="3FE7F945" w14:textId="4152A9BA" w:rsidR="00656B8D" w:rsidRDefault="00656B8D" w:rsidP="00656B8D">
      <w:pPr>
        <w:pStyle w:val="NoSpacing"/>
      </w:pPr>
    </w:p>
    <w:p w14:paraId="1B46205C" w14:textId="6C543074" w:rsidR="00656B8D" w:rsidRDefault="00656B8D" w:rsidP="00656B8D">
      <w:pPr>
        <w:pStyle w:val="NoSpacing"/>
      </w:pPr>
    </w:p>
    <w:p w14:paraId="74D3B378" w14:textId="15133999" w:rsidR="00656B8D" w:rsidRDefault="00656B8D" w:rsidP="00656B8D">
      <w:pPr>
        <w:pStyle w:val="NoSpacing"/>
      </w:pPr>
      <w:r>
        <w:t>3 March 2018</w:t>
      </w:r>
      <w:bookmarkStart w:id="0" w:name="_GoBack"/>
      <w:bookmarkEnd w:id="0"/>
    </w:p>
    <w:sectPr w:rsidR="00656B8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8A15B" w14:textId="77777777" w:rsidR="00656B8D" w:rsidRDefault="00656B8D" w:rsidP="00E71FC3">
      <w:pPr>
        <w:spacing w:after="0" w:line="240" w:lineRule="auto"/>
      </w:pPr>
      <w:r>
        <w:separator/>
      </w:r>
    </w:p>
  </w:endnote>
  <w:endnote w:type="continuationSeparator" w:id="0">
    <w:p w14:paraId="2E63017A" w14:textId="77777777" w:rsidR="00656B8D" w:rsidRDefault="00656B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6E3A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5C112" w14:textId="77777777" w:rsidR="00656B8D" w:rsidRDefault="00656B8D" w:rsidP="00E71FC3">
      <w:pPr>
        <w:spacing w:after="0" w:line="240" w:lineRule="auto"/>
      </w:pPr>
      <w:r>
        <w:separator/>
      </w:r>
    </w:p>
  </w:footnote>
  <w:footnote w:type="continuationSeparator" w:id="0">
    <w:p w14:paraId="106C608F" w14:textId="77777777" w:rsidR="00656B8D" w:rsidRDefault="00656B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B8D"/>
    <w:rsid w:val="001A7C09"/>
    <w:rsid w:val="00577BD5"/>
    <w:rsid w:val="00656B8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56742"/>
  <w15:chartTrackingRefBased/>
  <w15:docId w15:val="{19539747-72AC-4E7A-97F9-37EA18BD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56B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1/07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2018-03-03T11:38:00Z</dcterms:created>
  <dcterms:modified xsi:type="dcterms:W3CDTF">2018-03-03T11:43:00Z</dcterms:modified>
</cp:coreProperties>
</file>